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8AADA" w14:textId="77777777" w:rsidR="001626D4" w:rsidRDefault="001626D4" w:rsidP="00162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WROXHAM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0BF5B7E" w14:textId="77777777" w:rsidR="001626D4" w:rsidRDefault="001626D4" w:rsidP="001626D4">
      <w:pPr>
        <w:pStyle w:val="NoSpacing"/>
        <w:rPr>
          <w:rFonts w:cs="Times New Roman"/>
          <w:szCs w:val="24"/>
        </w:rPr>
      </w:pPr>
    </w:p>
    <w:p w14:paraId="1825B2A3" w14:textId="77777777" w:rsidR="001626D4" w:rsidRDefault="001626D4" w:rsidP="001626D4">
      <w:pPr>
        <w:pStyle w:val="NoSpacing"/>
        <w:rPr>
          <w:rFonts w:cs="Times New Roman"/>
          <w:szCs w:val="24"/>
        </w:rPr>
      </w:pPr>
    </w:p>
    <w:p w14:paraId="7942E417" w14:textId="77777777" w:rsidR="001626D4" w:rsidRDefault="001626D4" w:rsidP="00162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</w:t>
      </w:r>
      <w:proofErr w:type="spellStart"/>
      <w:r>
        <w:rPr>
          <w:rFonts w:cs="Times New Roman"/>
          <w:szCs w:val="24"/>
        </w:rPr>
        <w:t>Rudham</w:t>
      </w:r>
      <w:proofErr w:type="spellEnd"/>
      <w:r>
        <w:rPr>
          <w:rFonts w:cs="Times New Roman"/>
          <w:szCs w:val="24"/>
        </w:rPr>
        <w:t>,</w:t>
      </w:r>
    </w:p>
    <w:p w14:paraId="16352E22" w14:textId="77777777" w:rsidR="001626D4" w:rsidRDefault="001626D4" w:rsidP="00162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Norfolk,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John Howard(q.v.).</w:t>
      </w:r>
    </w:p>
    <w:p w14:paraId="113797DC" w14:textId="77777777" w:rsidR="001626D4" w:rsidRDefault="001626D4" w:rsidP="001626D4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</w:t>
      </w:r>
      <w:hyperlink r:id="rId6" w:history="1">
        <w:r w:rsidRPr="005352DA">
          <w:rPr>
            <w:rStyle w:val="Hyperlink"/>
            <w:rFonts w:eastAsia="Times New Roman" w:cs="Times New Roman"/>
            <w:szCs w:val="24"/>
          </w:rPr>
          <w:t>www.inquisitionspostmortem.ac.uk</w:t>
        </w:r>
      </w:hyperlink>
      <w:r>
        <w:rPr>
          <w:rFonts w:eastAsia="Times New Roman" w:cs="Times New Roman"/>
          <w:szCs w:val="24"/>
        </w:rPr>
        <w:t xml:space="preserve">  ref. 25-106)</w:t>
      </w:r>
    </w:p>
    <w:p w14:paraId="1CC98DAB" w14:textId="77777777" w:rsidR="001626D4" w:rsidRDefault="001626D4" w:rsidP="001626D4">
      <w:pPr>
        <w:pStyle w:val="NoSpacing"/>
        <w:rPr>
          <w:rFonts w:eastAsia="Times New Roman" w:cs="Times New Roman"/>
          <w:szCs w:val="24"/>
        </w:rPr>
      </w:pPr>
    </w:p>
    <w:p w14:paraId="7B4C9C2E" w14:textId="77777777" w:rsidR="001626D4" w:rsidRDefault="001626D4" w:rsidP="001626D4">
      <w:pPr>
        <w:pStyle w:val="NoSpacing"/>
        <w:rPr>
          <w:rFonts w:eastAsia="Times New Roman" w:cs="Times New Roman"/>
          <w:szCs w:val="24"/>
        </w:rPr>
      </w:pPr>
    </w:p>
    <w:p w14:paraId="4510805B" w14:textId="77777777" w:rsidR="001626D4" w:rsidRDefault="001626D4" w:rsidP="001626D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November 2023</w:t>
      </w:r>
    </w:p>
    <w:p w14:paraId="0B1A9A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753B8" w14:textId="77777777" w:rsidR="001626D4" w:rsidRDefault="001626D4" w:rsidP="009139A6">
      <w:r>
        <w:separator/>
      </w:r>
    </w:p>
  </w:endnote>
  <w:endnote w:type="continuationSeparator" w:id="0">
    <w:p w14:paraId="2C52CCB1" w14:textId="77777777" w:rsidR="001626D4" w:rsidRDefault="001626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B9B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3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0F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3BC5" w14:textId="77777777" w:rsidR="001626D4" w:rsidRDefault="001626D4" w:rsidP="009139A6">
      <w:r>
        <w:separator/>
      </w:r>
    </w:p>
  </w:footnote>
  <w:footnote w:type="continuationSeparator" w:id="0">
    <w:p w14:paraId="1D809AA0" w14:textId="77777777" w:rsidR="001626D4" w:rsidRDefault="001626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87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59F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121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6D4"/>
    <w:rsid w:val="000666E0"/>
    <w:rsid w:val="001626D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64DF3"/>
  <w15:chartTrackingRefBased/>
  <w15:docId w15:val="{96D0CDFA-29AE-4CE5-B61F-B4FFA7B8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26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2023-11-15T19:52:00Z</dcterms:created>
  <dcterms:modified xsi:type="dcterms:W3CDTF">2023-11-15T19:52:00Z</dcterms:modified>
</cp:coreProperties>
</file>